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004" w:rsidRPr="009A596E" w:rsidRDefault="00D17004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Pr="009A596E">
        <w:t>0</w:t>
      </w:r>
    </w:p>
    <w:p w:rsidR="00D17004" w:rsidRDefault="00D17004" w:rsidP="00A007CE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D17004" w:rsidRPr="000C0D75" w:rsidRDefault="00D17004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D17004" w:rsidRDefault="00D17004" w:rsidP="00A007CE">
      <w:pPr>
        <w:tabs>
          <w:tab w:val="left" w:pos="6521"/>
        </w:tabs>
        <w:ind w:left="5670"/>
      </w:pPr>
    </w:p>
    <w:p w:rsidR="00D17004" w:rsidRPr="000941D1" w:rsidRDefault="00D17004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D17004" w:rsidRDefault="00D17004" w:rsidP="0035020C">
      <w:pPr>
        <w:jc w:val="right"/>
      </w:pPr>
    </w:p>
    <w:p w:rsidR="00D17004" w:rsidRPr="0035020C" w:rsidRDefault="00D17004" w:rsidP="0035020C">
      <w:pPr>
        <w:jc w:val="right"/>
        <w:rPr>
          <w:sz w:val="20"/>
          <w:szCs w:val="20"/>
        </w:rPr>
      </w:pPr>
    </w:p>
    <w:p w:rsidR="00D17004" w:rsidRDefault="00D17004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D17004" w:rsidRPr="008B481F" w:rsidRDefault="00D17004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D17004" w:rsidRPr="00076B0D" w:rsidRDefault="00D17004" w:rsidP="00304C91">
      <w:r w:rsidRPr="00076B0D">
        <w:t xml:space="preserve">_____________________________________________________________________________, </w:t>
      </w:r>
    </w:p>
    <w:p w:rsidR="00D17004" w:rsidRDefault="00D17004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D17004" w:rsidRDefault="00D17004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D17004" w:rsidRPr="008B481F" w:rsidRDefault="00D17004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D17004" w:rsidRPr="006D577A" w:rsidRDefault="00D17004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D17004" w:rsidRPr="008B481F" w:rsidRDefault="00D17004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D17004" w:rsidRPr="008B481F" w:rsidRDefault="00D17004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D17004" w:rsidRPr="006D577A" w:rsidRDefault="00D17004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D17004" w:rsidRDefault="00D17004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D17004" w:rsidRPr="008B481F" w:rsidRDefault="00D17004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D17004" w:rsidRPr="008B481F" w:rsidRDefault="00D17004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D17004" w:rsidRPr="008B481F" w:rsidRDefault="00D17004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D17004" w:rsidRPr="008B481F" w:rsidRDefault="00D17004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D17004" w:rsidRPr="008B481F" w:rsidRDefault="00D17004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D17004" w:rsidRDefault="00D17004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D17004" w:rsidRPr="00016673" w:rsidRDefault="00D17004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D17004" w:rsidRPr="008B481F" w:rsidRDefault="00D17004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D17004" w:rsidRPr="008B481F" w:rsidRDefault="00D17004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D17004" w:rsidRPr="008B481F" w:rsidRDefault="00D17004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D17004" w:rsidRPr="008B481F" w:rsidRDefault="00D17004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D17004" w:rsidRPr="008B481F" w:rsidRDefault="00D17004" w:rsidP="00D55255">
      <w:pPr>
        <w:rPr>
          <w:sz w:val="16"/>
          <w:szCs w:val="16"/>
        </w:rPr>
      </w:pPr>
    </w:p>
    <w:p w:rsidR="00D17004" w:rsidRPr="008B481F" w:rsidRDefault="00D17004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D17004" w:rsidRPr="008B481F" w:rsidRDefault="00D17004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D17004" w:rsidRPr="008B481F" w:rsidRDefault="00D17004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D17004" w:rsidRPr="002F14F3" w:rsidRDefault="00D17004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D17004" w:rsidRPr="008B481F" w:rsidRDefault="00D17004" w:rsidP="00D72657">
      <w:pPr>
        <w:autoSpaceDE w:val="0"/>
        <w:autoSpaceDN w:val="0"/>
        <w:adjustRightInd w:val="0"/>
      </w:pPr>
    </w:p>
    <w:p w:rsidR="00D17004" w:rsidRPr="008B481F" w:rsidRDefault="00D17004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D17004" w:rsidRPr="002F14F3" w:rsidRDefault="00D17004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D17004" w:rsidRPr="008B481F" w:rsidRDefault="00D17004" w:rsidP="00D72657">
      <w:pPr>
        <w:autoSpaceDE w:val="0"/>
        <w:autoSpaceDN w:val="0"/>
        <w:adjustRightInd w:val="0"/>
      </w:pPr>
    </w:p>
    <w:p w:rsidR="00D17004" w:rsidRPr="008B481F" w:rsidRDefault="00D17004" w:rsidP="00D72657">
      <w:pPr>
        <w:rPr>
          <w:bCs/>
        </w:rPr>
      </w:pPr>
    </w:p>
    <w:p w:rsidR="00D17004" w:rsidRPr="008B481F" w:rsidRDefault="00D17004" w:rsidP="00D72657">
      <w:pPr>
        <w:autoSpaceDE w:val="0"/>
        <w:autoSpaceDN w:val="0"/>
        <w:adjustRightInd w:val="0"/>
        <w:rPr>
          <w:iCs/>
          <w:spacing w:val="-2"/>
        </w:rPr>
      </w:pPr>
    </w:p>
    <w:p w:rsidR="00D17004" w:rsidRPr="008B481F" w:rsidRDefault="00D17004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D17004" w:rsidRPr="008B481F" w:rsidRDefault="00D17004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D17004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D17004" w:rsidRPr="007D54FF" w:rsidRDefault="00D1700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17004" w:rsidRPr="007D54FF" w:rsidRDefault="00D1700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D17004" w:rsidRPr="007D54FF" w:rsidTr="00C241D9">
        <w:trPr>
          <w:trHeight w:val="1938"/>
          <w:jc w:val="center"/>
        </w:trPr>
        <w:tc>
          <w:tcPr>
            <w:tcW w:w="4965" w:type="dxa"/>
          </w:tcPr>
          <w:p w:rsidR="00D17004" w:rsidRPr="007D54FF" w:rsidRDefault="00D1700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17004" w:rsidRPr="007D54FF" w:rsidRDefault="00D1700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17004" w:rsidRPr="007D54FF" w:rsidRDefault="00D1700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17004" w:rsidRPr="007D54FF" w:rsidRDefault="00D1700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D17004" w:rsidRPr="007D54FF" w:rsidRDefault="00D1700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17004" w:rsidRPr="007D54FF" w:rsidRDefault="00D1700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D17004" w:rsidRPr="007D54FF" w:rsidRDefault="00D1700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17004" w:rsidRPr="007D54FF" w:rsidRDefault="00D1700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17004" w:rsidRPr="007D54FF" w:rsidRDefault="00D1700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17004" w:rsidRPr="007D54FF" w:rsidRDefault="00D1700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D17004" w:rsidRPr="007D54FF" w:rsidRDefault="00D1700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17004" w:rsidRPr="007D54FF" w:rsidRDefault="00D1700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D17004" w:rsidRDefault="00D17004"/>
    <w:sectPr w:rsidR="00D17004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004" w:rsidRDefault="00D17004">
      <w:r>
        <w:separator/>
      </w:r>
    </w:p>
  </w:endnote>
  <w:endnote w:type="continuationSeparator" w:id="0">
    <w:p w:rsidR="00D17004" w:rsidRDefault="00D17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004" w:rsidRDefault="00D17004">
      <w:r>
        <w:separator/>
      </w:r>
    </w:p>
  </w:footnote>
  <w:footnote w:type="continuationSeparator" w:id="0">
    <w:p w:rsidR="00D17004" w:rsidRDefault="00D170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1C6A39"/>
    <w:rsid w:val="00243ED0"/>
    <w:rsid w:val="002947E5"/>
    <w:rsid w:val="002F14F3"/>
    <w:rsid w:val="00304C91"/>
    <w:rsid w:val="0035020C"/>
    <w:rsid w:val="00355B81"/>
    <w:rsid w:val="003C23E0"/>
    <w:rsid w:val="003D1693"/>
    <w:rsid w:val="003E2DEF"/>
    <w:rsid w:val="004411D7"/>
    <w:rsid w:val="00497535"/>
    <w:rsid w:val="004A2698"/>
    <w:rsid w:val="004C571B"/>
    <w:rsid w:val="004E152E"/>
    <w:rsid w:val="004E27E4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5D1042"/>
    <w:rsid w:val="00637887"/>
    <w:rsid w:val="006511EB"/>
    <w:rsid w:val="006561AF"/>
    <w:rsid w:val="006C4D62"/>
    <w:rsid w:val="006D577A"/>
    <w:rsid w:val="006F0C82"/>
    <w:rsid w:val="00730725"/>
    <w:rsid w:val="00754136"/>
    <w:rsid w:val="00763086"/>
    <w:rsid w:val="0077389A"/>
    <w:rsid w:val="00775750"/>
    <w:rsid w:val="007B2B56"/>
    <w:rsid w:val="007D54FF"/>
    <w:rsid w:val="00897025"/>
    <w:rsid w:val="008A554F"/>
    <w:rsid w:val="008B481F"/>
    <w:rsid w:val="008F2E3B"/>
    <w:rsid w:val="009458CD"/>
    <w:rsid w:val="00980668"/>
    <w:rsid w:val="009829CA"/>
    <w:rsid w:val="009A596E"/>
    <w:rsid w:val="009F0B37"/>
    <w:rsid w:val="00A007CE"/>
    <w:rsid w:val="00A15727"/>
    <w:rsid w:val="00A73C84"/>
    <w:rsid w:val="00AE3507"/>
    <w:rsid w:val="00AF4973"/>
    <w:rsid w:val="00BA7F72"/>
    <w:rsid w:val="00BE7C90"/>
    <w:rsid w:val="00C241D9"/>
    <w:rsid w:val="00C9373A"/>
    <w:rsid w:val="00CB1210"/>
    <w:rsid w:val="00D17004"/>
    <w:rsid w:val="00D55255"/>
    <w:rsid w:val="00D72657"/>
    <w:rsid w:val="00DB3201"/>
    <w:rsid w:val="00DF29AA"/>
    <w:rsid w:val="00E16048"/>
    <w:rsid w:val="00E445AC"/>
    <w:rsid w:val="00EA1CAA"/>
    <w:rsid w:val="00ED748F"/>
    <w:rsid w:val="00FB7164"/>
    <w:rsid w:val="00FC7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F0C82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1C6A3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633</Words>
  <Characters>3610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11</cp:revision>
  <cp:lastPrinted>2013-02-07T07:22:00Z</cp:lastPrinted>
  <dcterms:created xsi:type="dcterms:W3CDTF">2013-02-26T14:17:00Z</dcterms:created>
  <dcterms:modified xsi:type="dcterms:W3CDTF">2014-09-29T12:27:00Z</dcterms:modified>
</cp:coreProperties>
</file>